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1F" w:rsidRPr="002277F9" w:rsidRDefault="00C56088" w:rsidP="000D7693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277F9">
        <w:rPr>
          <w:rFonts w:ascii="Times New Roman" w:hAnsi="Times New Roman"/>
          <w:b/>
          <w:sz w:val="24"/>
          <w:szCs w:val="24"/>
        </w:rPr>
        <w:t>Уважаемые Участники!</w:t>
      </w:r>
    </w:p>
    <w:p w:rsidR="00D6333E" w:rsidRDefault="00D6333E" w:rsidP="00D6333E">
      <w:pPr>
        <w:jc w:val="both"/>
        <w:rPr>
          <w:rFonts w:ascii="Times New Roman" w:hAnsi="Times New Roman"/>
          <w:sz w:val="24"/>
          <w:szCs w:val="24"/>
        </w:rPr>
      </w:pPr>
    </w:p>
    <w:p w:rsidR="00D6333E" w:rsidRDefault="00D6333E" w:rsidP="00D6333E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Обращаем Ваше внимание, что Заявка участника должна соответствовать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требованиям документации</w:t>
      </w:r>
      <w:r>
        <w:rPr>
          <w:rFonts w:ascii="Times New Roman" w:hAnsi="Times New Roman"/>
          <w:iCs/>
          <w:sz w:val="24"/>
          <w:szCs w:val="24"/>
        </w:rPr>
        <w:t xml:space="preserve"> к составу документов и к порядку их размещения.</w:t>
      </w:r>
    </w:p>
    <w:p w:rsidR="000D46F1" w:rsidRPr="009656F5" w:rsidRDefault="000D46F1" w:rsidP="00D6333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656F5" w:rsidRPr="009656F5" w:rsidRDefault="00D6333E" w:rsidP="00D6333E">
      <w:pPr>
        <w:numPr>
          <w:ilvl w:val="1"/>
          <w:numId w:val="1"/>
        </w:numPr>
        <w:tabs>
          <w:tab w:val="clear" w:pos="1440"/>
          <w:tab w:val="left" w:pos="426"/>
          <w:tab w:val="num" w:pos="851"/>
        </w:tabs>
        <w:ind w:left="0" w:firstLine="5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р</w:t>
      </w:r>
      <w:r w:rsidR="009656F5" w:rsidRPr="009656F5">
        <w:rPr>
          <w:rFonts w:ascii="Times New Roman" w:hAnsi="Times New Roman"/>
          <w:sz w:val="24"/>
          <w:szCs w:val="24"/>
        </w:rPr>
        <w:t>азме</w:t>
      </w:r>
      <w:r>
        <w:rPr>
          <w:rFonts w:ascii="Times New Roman" w:hAnsi="Times New Roman"/>
          <w:sz w:val="24"/>
          <w:szCs w:val="24"/>
        </w:rPr>
        <w:t>стить</w:t>
      </w:r>
      <w:r w:rsidR="009656F5" w:rsidRPr="009656F5">
        <w:rPr>
          <w:rFonts w:ascii="Times New Roman" w:hAnsi="Times New Roman"/>
          <w:sz w:val="24"/>
          <w:szCs w:val="24"/>
        </w:rPr>
        <w:t xml:space="preserve"> </w:t>
      </w:r>
      <w:r w:rsidR="009656F5" w:rsidRPr="009656F5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в отдельном архиве </w:t>
      </w:r>
      <w:r w:rsidR="006D290A" w:rsidRPr="00F73C36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в составе </w:t>
      </w:r>
      <w:r w:rsidR="006D290A" w:rsidRPr="006D290A">
        <w:rPr>
          <w:rFonts w:ascii="Times New Roman" w:hAnsi="Times New Roman"/>
          <w:b/>
          <w:color w:val="FF0000"/>
          <w:sz w:val="24"/>
          <w:szCs w:val="24"/>
          <w:u w:val="single"/>
        </w:rPr>
        <w:t>Заявки</w:t>
      </w:r>
      <w:r w:rsidR="006D290A" w:rsidRPr="006D290A">
        <w:rPr>
          <w:rFonts w:ascii="Times New Roman" w:hAnsi="Times New Roman"/>
          <w:color w:val="FF0000"/>
          <w:sz w:val="24"/>
          <w:szCs w:val="24"/>
          <w:u w:val="single"/>
        </w:rPr>
        <w:t xml:space="preserve"> </w:t>
      </w:r>
      <w:r w:rsidR="009656F5" w:rsidRPr="006D290A">
        <w:rPr>
          <w:rFonts w:ascii="Times New Roman" w:hAnsi="Times New Roman"/>
          <w:b/>
          <w:color w:val="FF0000"/>
          <w:sz w:val="24"/>
          <w:szCs w:val="24"/>
          <w:u w:val="single"/>
        </w:rPr>
        <w:t>на</w:t>
      </w:r>
      <w:r w:rsidR="009656F5" w:rsidRPr="009656F5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ЭТП</w:t>
      </w:r>
      <w:r w:rsidR="00F73C36" w:rsidRPr="00F73C36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</w:t>
      </w:r>
      <w:r w:rsidR="009656F5" w:rsidRPr="009656F5">
        <w:rPr>
          <w:rFonts w:ascii="Times New Roman" w:hAnsi="Times New Roman"/>
          <w:b/>
          <w:color w:val="FF0000"/>
          <w:sz w:val="24"/>
          <w:szCs w:val="24"/>
          <w:u w:val="single"/>
        </w:rPr>
        <w:t>(название папки – «Наименование компании - собственники»)</w:t>
      </w:r>
      <w:r w:rsidR="009656F5" w:rsidRPr="009656F5">
        <w:rPr>
          <w:rFonts w:ascii="Times New Roman" w:hAnsi="Times New Roman"/>
          <w:sz w:val="24"/>
          <w:szCs w:val="24"/>
        </w:rPr>
        <w:t xml:space="preserve"> следующие документы:</w:t>
      </w:r>
    </w:p>
    <w:p w:rsidR="009656F5" w:rsidRP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>справку о цепочке собственников со всеми подтверждающими документами;</w:t>
      </w:r>
    </w:p>
    <w:p w:rsidR="009656F5" w:rsidRP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>согласие на обработку персональных данных;</w:t>
      </w:r>
    </w:p>
    <w:p w:rsidR="009656F5" w:rsidRP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>справку об аффилированности;</w:t>
      </w:r>
    </w:p>
    <w:p w:rsidR="009656F5" w:rsidRDefault="009656F5" w:rsidP="00D6333E">
      <w:pPr>
        <w:pStyle w:val="a3"/>
        <w:numPr>
          <w:ilvl w:val="0"/>
          <w:numId w:val="1"/>
        </w:numPr>
        <w:tabs>
          <w:tab w:val="left" w:pos="426"/>
          <w:tab w:val="num" w:pos="851"/>
        </w:tabs>
        <w:spacing w:line="276" w:lineRule="auto"/>
        <w:ind w:left="0" w:firstLine="545"/>
        <w:jc w:val="both"/>
      </w:pPr>
      <w:r w:rsidRPr="009656F5">
        <w:t xml:space="preserve">подтверждающие документы (для акционерных обществ – Устав, выписка из ЕГРЮЛ, выписка из реестра акционеров, для обществ с ограниченной ответственностью – Устав, выписка из ЕГРЮЛ, для иностранных юридических лиц – документы, в соответствии с законодательством государства, являющегося местом их регистрации), в соответствии с требованиями </w:t>
      </w:r>
      <w:r w:rsidR="00CC7F53">
        <w:t>Д</w:t>
      </w:r>
      <w:r w:rsidRPr="009656F5">
        <w:t>окументации</w:t>
      </w:r>
      <w:r w:rsidR="00CC7F53">
        <w:t xml:space="preserve"> о закупке</w:t>
      </w:r>
      <w:r w:rsidRPr="009656F5">
        <w:t>.</w:t>
      </w:r>
    </w:p>
    <w:p w:rsidR="009656F5" w:rsidRPr="000D46F1" w:rsidRDefault="009656F5" w:rsidP="00817645">
      <w:pPr>
        <w:jc w:val="both"/>
        <w:rPr>
          <w:rFonts w:ascii="Times New Roman" w:hAnsi="Times New Roman"/>
          <w:sz w:val="24"/>
          <w:szCs w:val="24"/>
        </w:rPr>
      </w:pPr>
    </w:p>
    <w:sectPr w:rsidR="009656F5" w:rsidRPr="000D46F1" w:rsidSect="00C76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1F9A"/>
    <w:multiLevelType w:val="hybridMultilevel"/>
    <w:tmpl w:val="32FA161E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4858D3"/>
    <w:multiLevelType w:val="hybridMultilevel"/>
    <w:tmpl w:val="050605D2"/>
    <w:lvl w:ilvl="0" w:tplc="A5A079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BF"/>
    <w:rsid w:val="00064DEF"/>
    <w:rsid w:val="0008011B"/>
    <w:rsid w:val="000D46F1"/>
    <w:rsid w:val="000D7693"/>
    <w:rsid w:val="00174C78"/>
    <w:rsid w:val="0017569F"/>
    <w:rsid w:val="002024BA"/>
    <w:rsid w:val="002277F9"/>
    <w:rsid w:val="00280663"/>
    <w:rsid w:val="002C10A0"/>
    <w:rsid w:val="00330F25"/>
    <w:rsid w:val="00336271"/>
    <w:rsid w:val="00350FF1"/>
    <w:rsid w:val="003628E4"/>
    <w:rsid w:val="003815E3"/>
    <w:rsid w:val="003A047B"/>
    <w:rsid w:val="003B140B"/>
    <w:rsid w:val="0044473B"/>
    <w:rsid w:val="00450AEA"/>
    <w:rsid w:val="004560FA"/>
    <w:rsid w:val="004A59FA"/>
    <w:rsid w:val="00576FF4"/>
    <w:rsid w:val="005C4114"/>
    <w:rsid w:val="00604880"/>
    <w:rsid w:val="006664CD"/>
    <w:rsid w:val="00694657"/>
    <w:rsid w:val="006C1101"/>
    <w:rsid w:val="006D290A"/>
    <w:rsid w:val="0073691F"/>
    <w:rsid w:val="007A31BF"/>
    <w:rsid w:val="007B750F"/>
    <w:rsid w:val="008074E7"/>
    <w:rsid w:val="00817645"/>
    <w:rsid w:val="00862C3C"/>
    <w:rsid w:val="008944D6"/>
    <w:rsid w:val="008E298F"/>
    <w:rsid w:val="00933932"/>
    <w:rsid w:val="00960858"/>
    <w:rsid w:val="00960D71"/>
    <w:rsid w:val="009656F5"/>
    <w:rsid w:val="0098669B"/>
    <w:rsid w:val="0099456C"/>
    <w:rsid w:val="009C333D"/>
    <w:rsid w:val="009E45E1"/>
    <w:rsid w:val="009F3FC5"/>
    <w:rsid w:val="00A33E1F"/>
    <w:rsid w:val="00A4098B"/>
    <w:rsid w:val="00A61EB7"/>
    <w:rsid w:val="00AB0AD1"/>
    <w:rsid w:val="00AD470A"/>
    <w:rsid w:val="00AF3925"/>
    <w:rsid w:val="00B01118"/>
    <w:rsid w:val="00B25F56"/>
    <w:rsid w:val="00BA67B9"/>
    <w:rsid w:val="00BB538A"/>
    <w:rsid w:val="00BE133A"/>
    <w:rsid w:val="00C56088"/>
    <w:rsid w:val="00C76E37"/>
    <w:rsid w:val="00CA7300"/>
    <w:rsid w:val="00CC7F53"/>
    <w:rsid w:val="00CD0258"/>
    <w:rsid w:val="00D23FD2"/>
    <w:rsid w:val="00D611FF"/>
    <w:rsid w:val="00D6333E"/>
    <w:rsid w:val="00DC3D34"/>
    <w:rsid w:val="00DE5F45"/>
    <w:rsid w:val="00E46608"/>
    <w:rsid w:val="00E74F6A"/>
    <w:rsid w:val="00EB73B7"/>
    <w:rsid w:val="00ED07CA"/>
    <w:rsid w:val="00EF59BE"/>
    <w:rsid w:val="00EF72D6"/>
    <w:rsid w:val="00F619E9"/>
    <w:rsid w:val="00F7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088"/>
    <w:pPr>
      <w:spacing w:before="100" w:beforeAutospacing="1" w:after="100" w:afterAutospacing="1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styleId="a4">
    <w:name w:val="annotation reference"/>
    <w:uiPriority w:val="99"/>
    <w:semiHidden/>
    <w:unhideWhenUsed/>
    <w:rsid w:val="008E298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298F"/>
    <w:rPr>
      <w:sz w:val="20"/>
      <w:szCs w:val="20"/>
      <w:lang w:val="x-none"/>
    </w:rPr>
  </w:style>
  <w:style w:type="character" w:customStyle="1" w:styleId="a6">
    <w:name w:val="Текст примечания Знак"/>
    <w:link w:val="a5"/>
    <w:uiPriority w:val="99"/>
    <w:semiHidden/>
    <w:rsid w:val="008E298F"/>
    <w:rPr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298F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8E298F"/>
    <w:rPr>
      <w:b/>
      <w:bCs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298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E298F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2277F9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088"/>
    <w:pPr>
      <w:spacing w:before="100" w:beforeAutospacing="1" w:after="100" w:afterAutospacing="1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styleId="a4">
    <w:name w:val="annotation reference"/>
    <w:uiPriority w:val="99"/>
    <w:semiHidden/>
    <w:unhideWhenUsed/>
    <w:rsid w:val="008E298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E298F"/>
    <w:rPr>
      <w:sz w:val="20"/>
      <w:szCs w:val="20"/>
      <w:lang w:val="x-none"/>
    </w:rPr>
  </w:style>
  <w:style w:type="character" w:customStyle="1" w:styleId="a6">
    <w:name w:val="Текст примечания Знак"/>
    <w:link w:val="a5"/>
    <w:uiPriority w:val="99"/>
    <w:semiHidden/>
    <w:rsid w:val="008E298F"/>
    <w:rPr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E298F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8E298F"/>
    <w:rPr>
      <w:b/>
      <w:bCs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298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E298F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2277F9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storguevDI\Desktop\&#1075;&#1077;&#1085;\&#1075;&#1077;&#1085;%201806081\&#1053;&#1072;&#1095;&#1072;&#1083;&#1086;\&#1054;&#1041;&#1056;&#1040;&#1058;&#1048;&#1058;&#1068;%20&#1042;&#1053;&#1048;&#1052;&#1040;&#1053;&#1048;&#1045;%20&#1054;&#105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ОБРАТИТЬ ВНИМАНИЕ ОК.dotx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Калитина Татьяна Николаевна</cp:lastModifiedBy>
  <cp:revision>2</cp:revision>
  <cp:lastPrinted>2016-03-30T13:28:00Z</cp:lastPrinted>
  <dcterms:created xsi:type="dcterms:W3CDTF">2025-10-13T06:54:00Z</dcterms:created>
  <dcterms:modified xsi:type="dcterms:W3CDTF">2025-10-13T06:54:00Z</dcterms:modified>
</cp:coreProperties>
</file>